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C678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PHELYPPES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471EB772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Quedgeley, Gloucester. Brasier.</w:t>
      </w:r>
    </w:p>
    <w:p w14:paraId="00705FB1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</w:p>
    <w:p w14:paraId="7213C384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</w:p>
    <w:p w14:paraId="7B40A453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 xml:space="preserve">John Ward of London, mercer(q.v.),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79ECF5D1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129F41E6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2AFC87C" w14:textId="77777777" w:rsidR="00246E9D" w:rsidRDefault="00246E9D" w:rsidP="00246E9D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[Hilary Term]</w:t>
      </w:r>
    </w:p>
    <w:p w14:paraId="2CAAEBCE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</w:p>
    <w:p w14:paraId="3424FE81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</w:p>
    <w:p w14:paraId="0A445BFB" w14:textId="77777777" w:rsidR="00246E9D" w:rsidRDefault="00246E9D" w:rsidP="00246E9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December 2023</w:t>
      </w:r>
    </w:p>
    <w:p w14:paraId="53095E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2EC45" w14:textId="77777777" w:rsidR="00246E9D" w:rsidRDefault="00246E9D" w:rsidP="009139A6">
      <w:r>
        <w:separator/>
      </w:r>
    </w:p>
  </w:endnote>
  <w:endnote w:type="continuationSeparator" w:id="0">
    <w:p w14:paraId="7B35BFD8" w14:textId="77777777" w:rsidR="00246E9D" w:rsidRDefault="00246E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9D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254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6B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D9B53" w14:textId="77777777" w:rsidR="00246E9D" w:rsidRDefault="00246E9D" w:rsidP="009139A6">
      <w:r>
        <w:separator/>
      </w:r>
    </w:p>
  </w:footnote>
  <w:footnote w:type="continuationSeparator" w:id="0">
    <w:p w14:paraId="4465F056" w14:textId="77777777" w:rsidR="00246E9D" w:rsidRDefault="00246E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F8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A8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227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9D"/>
    <w:rsid w:val="000666E0"/>
    <w:rsid w:val="00246E9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76984"/>
  <w15:chartTrackingRefBased/>
  <w15:docId w15:val="{644D3838-6F2B-4F46-A68D-46E71133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6E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2023-12-27T11:49:00Z</dcterms:created>
  <dcterms:modified xsi:type="dcterms:W3CDTF">2023-12-27T11:50:00Z</dcterms:modified>
</cp:coreProperties>
</file>